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946BE7" w14:textId="77777777" w:rsidR="00A974CB" w:rsidRDefault="00A974CB" w:rsidP="00A974C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JOHNSON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08FC7495" w14:textId="77777777" w:rsidR="00A974CB" w:rsidRDefault="00A974CB" w:rsidP="00A974C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Allexton</w:t>
      </w:r>
      <w:proofErr w:type="spellEnd"/>
      <w:r>
        <w:rPr>
          <w:rFonts w:ascii="Times New Roman" w:hAnsi="Times New Roman" w:cs="Times New Roman"/>
        </w:rPr>
        <w:t>, Leicestershire. Yeoman.</w:t>
      </w:r>
    </w:p>
    <w:p w14:paraId="58112EC0" w14:textId="77777777" w:rsidR="00A974CB" w:rsidRDefault="00A974CB" w:rsidP="00A974CB">
      <w:pPr>
        <w:rPr>
          <w:rFonts w:ascii="Times New Roman" w:hAnsi="Times New Roman" w:cs="Times New Roman"/>
        </w:rPr>
      </w:pPr>
    </w:p>
    <w:p w14:paraId="263B658D" w14:textId="77777777" w:rsidR="00A974CB" w:rsidRDefault="00A974CB" w:rsidP="00A974CB">
      <w:pPr>
        <w:rPr>
          <w:rFonts w:ascii="Times New Roman" w:hAnsi="Times New Roman" w:cs="Times New Roman"/>
        </w:rPr>
      </w:pPr>
    </w:p>
    <w:p w14:paraId="4FB397FB" w14:textId="77777777" w:rsidR="00A974CB" w:rsidRDefault="00A974CB" w:rsidP="00A974C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Thomas Neville(q.v.) brought a plaint of detinue of a horse against him.</w:t>
      </w:r>
    </w:p>
    <w:p w14:paraId="37DA5625" w14:textId="77777777" w:rsidR="00A974CB" w:rsidRDefault="00A974CB" w:rsidP="00A974C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4E279ABD" w14:textId="77777777" w:rsidR="00A974CB" w:rsidRDefault="00A974CB" w:rsidP="00A974CB">
      <w:pPr>
        <w:rPr>
          <w:rFonts w:ascii="Times New Roman" w:hAnsi="Times New Roman" w:cs="Times New Roman"/>
        </w:rPr>
      </w:pPr>
    </w:p>
    <w:p w14:paraId="60682192" w14:textId="77777777" w:rsidR="00A974CB" w:rsidRDefault="00A974CB" w:rsidP="00A974CB">
      <w:pPr>
        <w:rPr>
          <w:rFonts w:ascii="Times New Roman" w:hAnsi="Times New Roman" w:cs="Times New Roman"/>
        </w:rPr>
      </w:pPr>
    </w:p>
    <w:p w14:paraId="15DCC0DF" w14:textId="77777777" w:rsidR="006B2F86" w:rsidRPr="00E71FC3" w:rsidRDefault="00A974CB" w:rsidP="00A974CB">
      <w:pPr>
        <w:pStyle w:val="NoSpacing"/>
      </w:pPr>
      <w:r>
        <w:t>18 July 2018</w:t>
      </w: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505D5B" w14:textId="77777777" w:rsidR="00A974CB" w:rsidRDefault="00A974CB" w:rsidP="00E71FC3">
      <w:r>
        <w:separator/>
      </w:r>
    </w:p>
  </w:endnote>
  <w:endnote w:type="continuationSeparator" w:id="0">
    <w:p w14:paraId="0481D17E" w14:textId="77777777" w:rsidR="00A974CB" w:rsidRDefault="00A974CB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C7D8D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D73372" w14:textId="77777777" w:rsidR="00A974CB" w:rsidRDefault="00A974CB" w:rsidP="00E71FC3">
      <w:r>
        <w:separator/>
      </w:r>
    </w:p>
  </w:footnote>
  <w:footnote w:type="continuationSeparator" w:id="0">
    <w:p w14:paraId="70FAA535" w14:textId="77777777" w:rsidR="00A974CB" w:rsidRDefault="00A974CB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74CB"/>
    <w:rsid w:val="001A7C09"/>
    <w:rsid w:val="00577BD5"/>
    <w:rsid w:val="00656CBA"/>
    <w:rsid w:val="006A1F77"/>
    <w:rsid w:val="00733BE7"/>
    <w:rsid w:val="00A974CB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CDC943"/>
  <w15:chartTrackingRefBased/>
  <w15:docId w15:val="{4714D807-FA0B-4A41-ABA1-9AAA41847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974CB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2018-08-11T19:25:00Z</dcterms:created>
  <dcterms:modified xsi:type="dcterms:W3CDTF">2018-08-11T19:26:00Z</dcterms:modified>
</cp:coreProperties>
</file>